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023A5" w14:textId="77777777" w:rsidR="00DA1DF0" w:rsidRDefault="00DA1DF0" w:rsidP="00DA1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PLUMSTED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45469E0" w14:textId="77777777" w:rsidR="00DA1DF0" w:rsidRPr="00F86AFB" w:rsidRDefault="00DA1DF0" w:rsidP="00DA1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Groom.</w:t>
      </w:r>
    </w:p>
    <w:p w14:paraId="456E96A8" w14:textId="77777777" w:rsidR="00DA1DF0" w:rsidRDefault="00DA1DF0" w:rsidP="00DA1DF0">
      <w:pPr>
        <w:pStyle w:val="NoSpacing"/>
        <w:rPr>
          <w:rFonts w:cs="Times New Roman"/>
          <w:szCs w:val="24"/>
        </w:rPr>
      </w:pPr>
    </w:p>
    <w:p w14:paraId="3E969488" w14:textId="77777777" w:rsidR="00DA1DF0" w:rsidRDefault="00DA1DF0" w:rsidP="00DA1DF0">
      <w:pPr>
        <w:pStyle w:val="NoSpacing"/>
        <w:rPr>
          <w:rFonts w:cs="Times New Roman"/>
          <w:szCs w:val="24"/>
        </w:rPr>
      </w:pPr>
    </w:p>
    <w:p w14:paraId="31CCF5A8" w14:textId="77777777" w:rsidR="00DA1DF0" w:rsidRDefault="00DA1DF0" w:rsidP="00DA1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1EF8F61D" w14:textId="77777777" w:rsidR="00DA1DF0" w:rsidRDefault="00DA1DF0" w:rsidP="00DA1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0068655" w14:textId="77777777" w:rsidR="00DA1DF0" w:rsidRDefault="00DA1DF0" w:rsidP="00DA1DF0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255C55E1" w14:textId="77777777" w:rsidR="00DA1DF0" w:rsidRDefault="00DA1DF0" w:rsidP="00DA1DF0">
      <w:pPr>
        <w:pStyle w:val="NoSpacing"/>
        <w:rPr>
          <w:rFonts w:cs="Times New Roman"/>
          <w:szCs w:val="24"/>
        </w:rPr>
      </w:pPr>
    </w:p>
    <w:p w14:paraId="62575AE6" w14:textId="77777777" w:rsidR="00DA1DF0" w:rsidRDefault="00DA1DF0" w:rsidP="00DA1DF0">
      <w:pPr>
        <w:pStyle w:val="NoSpacing"/>
        <w:rPr>
          <w:rFonts w:cs="Times New Roman"/>
          <w:szCs w:val="24"/>
        </w:rPr>
      </w:pPr>
    </w:p>
    <w:p w14:paraId="4C47124E" w14:textId="77777777" w:rsidR="00DA1DF0" w:rsidRDefault="00DA1DF0" w:rsidP="00DA1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47390E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7FAA4" w14:textId="77777777" w:rsidR="00DA1DF0" w:rsidRDefault="00DA1DF0" w:rsidP="009139A6">
      <w:r>
        <w:separator/>
      </w:r>
    </w:p>
  </w:endnote>
  <w:endnote w:type="continuationSeparator" w:id="0">
    <w:p w14:paraId="5470ED14" w14:textId="77777777" w:rsidR="00DA1DF0" w:rsidRDefault="00DA1D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1FA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09B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775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6400F" w14:textId="77777777" w:rsidR="00DA1DF0" w:rsidRDefault="00DA1DF0" w:rsidP="009139A6">
      <w:r>
        <w:separator/>
      </w:r>
    </w:p>
  </w:footnote>
  <w:footnote w:type="continuationSeparator" w:id="0">
    <w:p w14:paraId="7AFB703F" w14:textId="77777777" w:rsidR="00DA1DF0" w:rsidRDefault="00DA1D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963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383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324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DF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1DF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A3777"/>
  <w15:chartTrackingRefBased/>
  <w15:docId w15:val="{C7A7AAA2-F121-4B7C-A389-12ADD2A6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2024-05-04T14:43:00Z</dcterms:created>
  <dcterms:modified xsi:type="dcterms:W3CDTF">2024-05-04T14:44:00Z</dcterms:modified>
</cp:coreProperties>
</file>